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尊严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一、学习目标：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认识6个生字，会写14个生字。正确读写“尊严、逃难”等词语。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有感情地朗读课文，复述课文。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体会文中描写人物外貌、动作、语言的句子，从中感悟人物形象，懂得什么是尊严。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二、学习重难点：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体会什么是尊严，学习通过描写人物外貌、动作的语言，表现人物的品质。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学习准备：收集有关做人方面的人生格言，了解哈默的生平。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学习时间：2课时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学习过程：</w:t>
      </w:r>
    </w:p>
    <w:p>
      <w:pPr>
        <w:ind w:firstLine="33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第一课时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一、导入：</w:t>
      </w:r>
    </w:p>
    <w:p>
      <w:pPr>
        <w:ind w:left="156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同学们，古人有饿死不吃嗟来之食的名言，讲做人要有尊严。今天老师介绍给大家的是一位外国的年轻人，从他的行为和做法中，会给我们许多新的启示。</w:t>
      </w:r>
    </w:p>
    <w:p>
      <w:pPr>
        <w:ind w:left="156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二、学生自读课文：</w:t>
      </w:r>
    </w:p>
    <w:p>
      <w:pPr>
        <w:numPr>
          <w:ilvl w:val="4"/>
          <w:numId w:val="2"/>
        </w:numPr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自学生字新词。</w:t>
      </w:r>
    </w:p>
    <w:p>
      <w:pPr>
        <w:numPr>
          <w:ilvl w:val="4"/>
          <w:numId w:val="2"/>
        </w:numPr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质疑问难。</w:t>
      </w:r>
    </w:p>
    <w:p>
      <w:pPr>
        <w:numPr>
          <w:ilvl w:val="4"/>
          <w:numId w:val="2"/>
        </w:numPr>
        <w:jc w:val="left"/>
        <w:rPr>
          <w:rFonts w:hint="eastAsia" w:ascii="宋体" w:hAnsi="宋体"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想一想，课文主要讲了一件什么事？</w:t>
      </w:r>
    </w:p>
    <w:p>
      <w:pPr>
        <w:ind w:left="168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三、初步感知课文内容</w:t>
      </w:r>
    </w:p>
    <w:p>
      <w:pPr>
        <w:ind w:left="168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检查生字新词的认读和理解。</w:t>
      </w:r>
    </w:p>
    <w:p>
      <w:pPr>
        <w:ind w:left="168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师生共同解决疑难问题。</w:t>
      </w:r>
    </w:p>
    <w:p>
      <w:pPr>
        <w:ind w:left="168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指名分节朗读课文。</w:t>
      </w:r>
    </w:p>
    <w:p>
      <w:pPr>
        <w:ind w:left="168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 指名概括课文的主要内容。</w:t>
      </w:r>
    </w:p>
    <w:p>
      <w:pPr>
        <w:ind w:left="168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（短文主要写了一个逃难的年轻人，在饥肠辘辘的情况下，没有接受人们送给他的食物，而是执意用自己的劳动，换取了食物，赢得了做人的尊严。）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课堂作业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1 抄写生字新词。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2 概括地写出课文的主要内容。  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第二课时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一、深入朗读，品味词句。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要求学生边读书，边画出：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描写小伙子神态的句子：这个年轻人的目光顿时灰暗了。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描写小伙子动作的句子：他的喉结上下动了动，年轻人立刻狼吞虎咽地吃起来。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描写小伙子语言的句子：先生，那我不能吃您的东西，我不能不劳动，就得到这些食物</w:t>
      </w:r>
      <w:r>
        <w:rPr>
          <w:rFonts w:ascii="宋体" w:hAnsi="宋体"/>
          <w:color w:val="000000"/>
          <w:sz w:val="24"/>
        </w:rPr>
        <w:t>……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引导学生结合上下文理解这些句子，从内容上体会思想。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从描述中看，这个年轻人是怎样的人？他是怎样想的？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二、点播，揭示中心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讨论：年轻人的表现令人钦佩，更引发了我们的思考，他为什么要这么做呢？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齐读课文最后一个自然段。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提问：这个年轻人是谁？是什么使他从一无所有，到拥有一笔使所有美国人羡慕的财富呢？</w:t>
      </w:r>
    </w:p>
    <w:p>
      <w:pPr>
        <w:ind w:firstLine="9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引导学生深入体会诚实的劳动和做人的品质是多么重要。它能成就人的一生。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三、结合自身实际，谈感受</w:t>
      </w:r>
    </w:p>
    <w:p>
      <w:pPr>
        <w:ind w:firstLine="9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鼓励学生从小就要有自尊心，无论什么时候都要靠自己的诚实劳动来获取自己想得到的东西。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四、指导学生带感情朗读课文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 自由读。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 指名读。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 分角色读。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布置作业</w:t>
      </w:r>
    </w:p>
    <w:p>
      <w:pPr>
        <w:ind w:firstLine="9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根据教学的实际需要，可以出示有关“尊严”和做人方面的格言。可提示学生从“什么是尊严”和“尊严的意义”以及如何做人方面去想，然后交流。  </w:t>
      </w:r>
    </w:p>
    <w:p>
      <w:pPr>
        <w:ind w:firstLine="2608" w:firstLineChars="1087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外貌：脸色苍白  骨瘦如柴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板书：                  语言：有什么活儿需要我做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7 尊严     神态：目光灰暗  不能不劳而获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动作：蹲下捶背   做完再吃</w:t>
      </w:r>
    </w:p>
    <w:p>
      <w:pPr>
        <w:jc w:val="both"/>
        <w:rPr>
          <w:rFonts w:hint="eastAsia" w:ascii="宋体" w:hAnsi="宋体"/>
          <w:b w:val="0"/>
          <w:bCs w:val="0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D5878"/>
    <w:multiLevelType w:val="multilevel"/>
    <w:tmpl w:val="312D5878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C5F0BBE"/>
    <w:multiLevelType w:val="multilevel"/>
    <w:tmpl w:val="4C5F0BBE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tabs>
          <w:tab w:val="left" w:pos="1920"/>
        </w:tabs>
        <w:ind w:left="1920" w:hanging="1080"/>
      </w:pPr>
      <w:rPr>
        <w:rFonts w:hint="eastAsia"/>
      </w:rPr>
    </w:lvl>
    <w:lvl w:ilvl="3" w:tentative="0">
      <w:start w:val="2"/>
      <w:numFmt w:val="decimal"/>
      <w:lvlText w:val="%4"/>
      <w:lvlJc w:val="left"/>
      <w:pPr>
        <w:tabs>
          <w:tab w:val="left" w:pos="1740"/>
        </w:tabs>
        <w:ind w:left="1740" w:hanging="480"/>
      </w:pPr>
      <w:rPr>
        <w:rFonts w:hint="eastAsia"/>
      </w:rPr>
    </w:lvl>
    <w:lvl w:ilvl="4" w:tentative="0">
      <w:start w:val="1"/>
      <w:numFmt w:val="decimal"/>
      <w:lvlText w:val="%5、"/>
      <w:lvlJc w:val="left"/>
      <w:pPr>
        <w:tabs>
          <w:tab w:val="left" w:pos="2400"/>
        </w:tabs>
        <w:ind w:left="2400" w:hanging="7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8761887"/>
    <w:multiLevelType w:val="multilevel"/>
    <w:tmpl w:val="7876188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tabs>
          <w:tab w:val="left" w:pos="1500"/>
        </w:tabs>
        <w:ind w:left="1500" w:hanging="1080"/>
      </w:pPr>
      <w:rPr>
        <w:rFonts w:hint="eastAsia"/>
      </w:rPr>
    </w:lvl>
    <w:lvl w:ilvl="2" w:tentative="0">
      <w:start w:val="7"/>
      <w:numFmt w:val="decimal"/>
      <w:lvlText w:val="%3"/>
      <w:lvlJc w:val="left"/>
      <w:pPr>
        <w:tabs>
          <w:tab w:val="left" w:pos="1485"/>
        </w:tabs>
        <w:ind w:left="1485" w:hanging="645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F3E50"/>
    <w:rsid w:val="3E8F3E5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2018-04-18T01:23:00Z</dcterms:created>
  <dc:creator>梦醒听风</dc:creator>
  <cp:lastModifiedBy>梦醒听风</cp:lastModifiedBy>
  <dcterms:modified xsi:type="dcterms:W3CDTF">2018-04-18T01:24:23Z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